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4FB55" w14:textId="0BB0B85A" w:rsidR="00BA00AB" w:rsidRDefault="00263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BURLEY</w:t>
      </w:r>
      <w:r>
        <w:rPr>
          <w:rFonts w:ascii="Times New Roman" w:hAnsi="Times New Roman" w:cs="Times New Roman"/>
          <w:sz w:val="24"/>
          <w:szCs w:val="24"/>
        </w:rPr>
        <w:t xml:space="preserve">    (d.1458)</w:t>
      </w:r>
    </w:p>
    <w:p w14:paraId="159D12BD" w14:textId="45E49F6C" w:rsidR="002638BF" w:rsidRDefault="00263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C4C600" w14:textId="0DECF10E" w:rsidR="002638BF" w:rsidRDefault="00263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84DB9" w14:textId="462B26AD" w:rsidR="002638BF" w:rsidRDefault="00263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died seised of an estate in Abdon, Shropshire.</w:t>
      </w:r>
    </w:p>
    <w:p w14:paraId="0077A0D4" w14:textId="29B06A2E" w:rsidR="002638BF" w:rsidRDefault="00263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(V.C.H. Shropshire vol.10 pp.120-7)</w:t>
      </w:r>
    </w:p>
    <w:p w14:paraId="6FE62F04" w14:textId="6CA69128" w:rsidR="002638BF" w:rsidRDefault="00263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B8A2A" w14:textId="349056FC" w:rsidR="002638BF" w:rsidRDefault="00263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5C057" w14:textId="25A2974A" w:rsidR="002638BF" w:rsidRPr="002638BF" w:rsidRDefault="002638BF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July 2021</w:t>
      </w:r>
    </w:p>
    <w:sectPr w:rsidR="002638BF" w:rsidRPr="00263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B35F3" w14:textId="77777777" w:rsidR="002638BF" w:rsidRDefault="002638BF" w:rsidP="009139A6">
      <w:r>
        <w:separator/>
      </w:r>
    </w:p>
  </w:endnote>
  <w:endnote w:type="continuationSeparator" w:id="0">
    <w:p w14:paraId="3144A9D9" w14:textId="77777777" w:rsidR="002638BF" w:rsidRDefault="002638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91F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64F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CC8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ACBF0" w14:textId="77777777" w:rsidR="002638BF" w:rsidRDefault="002638BF" w:rsidP="009139A6">
      <w:r>
        <w:separator/>
      </w:r>
    </w:p>
  </w:footnote>
  <w:footnote w:type="continuationSeparator" w:id="0">
    <w:p w14:paraId="4004B702" w14:textId="77777777" w:rsidR="002638BF" w:rsidRDefault="002638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A38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97F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DBE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8BF"/>
    <w:rsid w:val="000666E0"/>
    <w:rsid w:val="002510B7"/>
    <w:rsid w:val="002638B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B1C9B"/>
  <w15:chartTrackingRefBased/>
  <w15:docId w15:val="{23DAC5D3-0C9C-4427-8C8C-9286F5A05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2021-07-14T11:16:00Z</dcterms:created>
  <dcterms:modified xsi:type="dcterms:W3CDTF">2021-07-14T11:17:00Z</dcterms:modified>
</cp:coreProperties>
</file>